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AD7" w:rsidRDefault="00973AD7" w:rsidP="00973A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MILWARD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973AD7" w:rsidRDefault="00973AD7" w:rsidP="00973A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Priory of Barnstaple.</w:t>
      </w:r>
    </w:p>
    <w:p w:rsidR="00973AD7" w:rsidRDefault="00973AD7" w:rsidP="00973A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3AD7" w:rsidRDefault="00973AD7" w:rsidP="00973A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44CE" w:rsidRDefault="009644CE" w:rsidP="009644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9644CE" w:rsidRDefault="009644CE" w:rsidP="009644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9644CE" w:rsidRDefault="009644CE" w:rsidP="009644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  <w:bookmarkStart w:id="0" w:name="_GoBack"/>
      <w:bookmarkEnd w:id="0"/>
    </w:p>
    <w:p w:rsidR="00973AD7" w:rsidRDefault="00973AD7" w:rsidP="00973A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Pawton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73AD7" w:rsidRDefault="00973AD7" w:rsidP="00973A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St.Breock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Edmund Lacy, Bishop of Exeter(q.v.).</w:t>
      </w:r>
    </w:p>
    <w:p w:rsidR="00973AD7" w:rsidRDefault="00973AD7" w:rsidP="00973A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p.81)</w:t>
      </w:r>
    </w:p>
    <w:p w:rsidR="009C5352" w:rsidRDefault="009C5352" w:rsidP="009C53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 May1423 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9C5352" w:rsidRDefault="009C5352" w:rsidP="009C53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part 4 pp.83-4)</w:t>
      </w:r>
    </w:p>
    <w:p w:rsidR="00973AD7" w:rsidRDefault="00973AD7" w:rsidP="00973A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3AD7" w:rsidRDefault="00973AD7" w:rsidP="00973A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973AD7" w:rsidP="00973A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2016</w:t>
      </w:r>
    </w:p>
    <w:p w:rsidR="009C5352" w:rsidRPr="00973AD7" w:rsidRDefault="009C5352" w:rsidP="00973A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2016</w:t>
      </w:r>
    </w:p>
    <w:sectPr w:rsidR="009C5352" w:rsidRPr="00973A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AD7" w:rsidRDefault="00973AD7" w:rsidP="00564E3C">
      <w:pPr>
        <w:spacing w:after="0" w:line="240" w:lineRule="auto"/>
      </w:pPr>
      <w:r>
        <w:separator/>
      </w:r>
    </w:p>
  </w:endnote>
  <w:endnote w:type="continuationSeparator" w:id="0">
    <w:p w:rsidR="00973AD7" w:rsidRDefault="00973AD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644CE">
      <w:rPr>
        <w:rFonts w:ascii="Times New Roman" w:hAnsi="Times New Roman" w:cs="Times New Roman"/>
        <w:noProof/>
        <w:sz w:val="24"/>
        <w:szCs w:val="24"/>
      </w:rPr>
      <w:t>7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AD7" w:rsidRDefault="00973AD7" w:rsidP="00564E3C">
      <w:pPr>
        <w:spacing w:after="0" w:line="240" w:lineRule="auto"/>
      </w:pPr>
      <w:r>
        <w:separator/>
      </w:r>
    </w:p>
  </w:footnote>
  <w:footnote w:type="continuationSeparator" w:id="0">
    <w:p w:rsidR="00973AD7" w:rsidRDefault="00973AD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AD7"/>
    <w:rsid w:val="00372DC6"/>
    <w:rsid w:val="00564E3C"/>
    <w:rsid w:val="0064591D"/>
    <w:rsid w:val="009644CE"/>
    <w:rsid w:val="00973AD7"/>
    <w:rsid w:val="009C535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A842C"/>
  <w15:chartTrackingRefBased/>
  <w15:docId w15:val="{E74BB643-171A-450D-A235-A8493099E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7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2016-02-09T11:42:00Z</dcterms:created>
  <dcterms:modified xsi:type="dcterms:W3CDTF">2016-06-07T07:23:00Z</dcterms:modified>
</cp:coreProperties>
</file>